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9420e3" w14:textId="b9420e3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C1013C">
        <w:t>1</w:t>
      </w:r>
      <w:r w:rsidR="001A005E">
        <w:t>3</w:t>
      </w:r>
      <w:r w:rsidRPr="00884690" w:rsidR="00AE1F41">
        <w:t>. St-</w:t>
      </w:r>
      <w:r w:rsidR="00C1013C">
        <w:t>844/2021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F06519">
        <w:rPr>
          <w:shd w:val="clear" w:color="auto" w:fill="FFFFFF"/>
        </w:rPr>
        <w:t xml:space="preserve">52000 </w:t>
      </w:r>
      <w:r w:rsidRPr="00884690">
        <w:rPr>
          <w:shd w:val="clear" w:color="auto" w:fill="FFFFFF"/>
        </w:rPr>
        <w:t>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C1013C">
        <w:t>1</w:t>
      </w:r>
      <w:r w:rsidR="001A005E">
        <w:t>3</w:t>
      </w:r>
      <w:r w:rsidR="00884690">
        <w:t>. St</w:t>
      </w:r>
      <w:r w:rsidR="00C1013C">
        <w:t>-844/2021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C1013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1013C">
        <w:t>BAK-IVA PROMET j.d.o.o</w:t>
      </w:r>
      <w:r w:rsidR="00C1013C">
        <w:t>. za ugostiteljstvo i trgovinu, OIB: 55077678367, Jastrebarsko, Nikole Tesle 10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013C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101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013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1013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1013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1013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1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013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01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01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St-844/2021</izvorni_sadrzaj>
    <derivirana_varijabla naziv="DomainObject.Predmet.OznakaBroj_1">St-844/2021</derivirana_varijabla>
  </DomainObject.Predmet.OznakaBroj>
  <DomainObject.Predmet.OznakaBrojOptuznogAkta>
    <izvorni_sadrzaj>04-06-21-1689</izvorni_sadrzaj>
    <derivirana_varijabla naziv="DomainObject.Predmet.OznakaBrojOptuznogAkta_1">04-06-21-1689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BAK-IVA PROMET j.d.o.o. za ugostiteljstvo i trgovinu</izvorni_sadrzaj>
    <derivirana_varijabla naziv="DomainObject.Predmet.ProtustrankaFormated_1">  BAK-IVA PROMET j.d.o.o. za ugostiteljstvo i trgovinu</derivirana_varijabla>
  </DomainObject.Predmet.ProtustrankaFormated>
  <DomainObject.Predmet.ProtustrankaFormatedOIB>
    <izvorni_sadrzaj>  BAK-IVA PROMET j.d.o.o. za ugostiteljstvo i trgovinu, OIB 55077678367</izvorni_sadrzaj>
    <derivirana_varijabla naziv="DomainObject.Predmet.ProtustrankaFormatedOIB_1">  BAK-IVA PROMET j.d.o.o. za ugostiteljstvo i trgovinu, OIB 55077678367</derivirana_varijabla>
  </DomainObject.Predmet.ProtustrankaFormatedOIB>
  <DomainObject.Predmet.ProtustrankaFormatedWithAdress>
    <izvorni_sadrzaj> BAK-IVA PROMET j.d.o.o. za ugostiteljstvo i trgovinu, Nikole Tesle 10, 10450 Jastrebarsko</izvorni_sadrzaj>
    <derivirana_varijabla naziv="DomainObject.Predmet.ProtustrankaFormatedWithAdress_1"> BAK-IVA PROMET j.d.o.o. za ugostiteljstvo i trgovinu, Nikole Tesle 10, 10450 Jastrebarsko</derivirana_varijabla>
  </DomainObject.Predmet.ProtustrankaFormatedWithAdress>
  <DomainObject.Predmet.ProtustrankaFormatedWithAdressOIB>
    <izvorni_sadrzaj> BAK-IVA PROMET j.d.o.o. za ugostiteljstvo i trgovinu, OIB 55077678367, Nikole Tesle 10, 10450 Jastrebarsko</izvorni_sadrzaj>
    <derivirana_varijabla naziv="DomainObject.Predmet.ProtustrankaFormatedWithAdressOIB_1"> BAK-IVA PROMET j.d.o.o. za ugostiteljstvo i trgovinu, OIB 55077678367, Nikole Tesle 10, 10450 Jastrebarsko</derivirana_varijabla>
  </DomainObject.Predmet.ProtustrankaFormatedWithAdressOIB>
  <DomainObject.Predmet.ProtustrankaWithAdress>
    <izvorni_sadrzaj>BAK-IVA PROMET j.d.o.o. za ugostiteljstvo i trgovinu Nikole Tesle 10, 10450 Jastrebarsko</izvorni_sadrzaj>
    <derivirana_varijabla naziv="DomainObject.Predmet.ProtustrankaWithAdress_1">BAK-IVA PROMET j.d.o.o. za ugostiteljstvo i trgovinu Nikole Tesle 10, 10450 Jastrebarsko</derivirana_varijabla>
  </DomainObject.Predmet.ProtustrankaWithAdress>
  <DomainObject.Predmet.ProtustrankaWithAdressOIB>
    <izvorni_sadrzaj>BAK-IVA PROMET j.d.o.o. za ugostiteljstvo i trgovinu, OIB 55077678367, Nikole Tesle 10, 10450 Jastrebarsko</izvorni_sadrzaj>
    <derivirana_varijabla naziv="DomainObject.Predmet.ProtustrankaWithAdressOIB_1">BAK-IVA PROMET j.d.o.o. za ugostiteljstvo i trgovinu, OIB 55077678367, Nikole Tesle 10, 10450 Jastrebarsko</derivirana_varijabla>
  </DomainObject.Predmet.ProtustrankaWithAdressOIB>
  <DomainObject.Predmet.ProtustrankaNazivFormated>
    <izvorni_sadrzaj>BAK-IVA PROMET j.d.o.o. za ugostiteljstvo i trgovinu</izvorni_sadrzaj>
    <derivirana_varijabla naziv="DomainObject.Predmet.ProtustrankaNazivFormated_1">BAK-IVA PROMET j.d.o.o. za ugostiteljstvo i trgovinu</derivirana_varijabla>
  </DomainObject.Predmet.ProtustrankaNazivFormated>
  <DomainObject.Predmet.ProtustrankaNazivFormatedOIB>
    <izvorni_sadrzaj>BAK-IVA PROMET j.d.o.o. za ugostiteljstvo i trgovinu, OIB 55077678367</izvorni_sadrzaj>
    <derivirana_varijabla naziv="DomainObject.Predmet.ProtustrankaNazivFormatedOIB_1">BAK-IVA PROMET j.d.o.o. za ugostiteljstvo i trgovinu, OIB 55077678367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BAK-IVA PROMET j.d.o.o. za ugostiteljstvo i trgovinu</item>
    </izvorni_sadrzaj>
    <derivirana_varijabla naziv="DomainObject.Predmet.ProtuStrankaListFormated_1">
      <item>BAK-IVA PROMET j.d.o.o. za ugostiteljstvo i trgovinu</item>
    </derivirana_varijabla>
  </DomainObject.Predmet.ProtuStrankaListFormated>
  <DomainObject.Predmet.ProtuStrankaListFormatedOIB>
    <izvorni_sadrzaj>
      <item>BAK-IVA PROMET j.d.o.o. za ugostiteljstvo i trgovinu, OIB 55077678367</item>
    </izvorni_sadrzaj>
    <derivirana_varijabla naziv="DomainObject.Predmet.ProtuStrankaListFormatedOIB_1">
      <item>BAK-IVA PROMET j.d.o.o. za ugostiteljstvo i trgovinu, OIB 55077678367</item>
    </derivirana_varijabla>
  </DomainObject.Predmet.ProtuStrankaListFormatedOIB>
  <DomainObject.Predmet.ProtuStrankaListFormatedWithAdress>
    <izvorni_sadrzaj>
      <item>BAK-IVA PROMET j.d.o.o. za ugostiteljstvo i trgovinu, Nikole Tesle 10, 10450 Jastrebarsko</item>
    </izvorni_sadrzaj>
    <derivirana_varijabla naziv="DomainObject.Predmet.ProtuStrankaListFormatedWithAdress_1">
      <item>BAK-IVA PROMET j.d.o.o. za ugostiteljstvo i trgovinu, Nikole Tesle 10, 10450 Jastrebarsko</item>
    </derivirana_varijabla>
  </DomainObject.Predmet.ProtuStrankaListFormatedWithAdress>
  <DomainObject.Predmet.ProtuStrankaListFormatedWithAdressOIB>
    <izvorni_sadrzaj>
      <item>BAK-IVA PROMET j.d.o.o. za ugostiteljstvo i trgovinu, OIB 55077678367, Nikole Tesle 10, 10450 Jastrebarsko</item>
    </izvorni_sadrzaj>
    <derivirana_varijabla naziv="DomainObject.Predmet.ProtuStrankaListFormatedWithAdressOIB_1">
      <item>BAK-IVA PROMET j.d.o.o. za ugostiteljstvo i trgovinu, OIB 55077678367, Nikole Tesle 10, 10450 Jastrebarsko</item>
    </derivirana_varijabla>
  </DomainObject.Predmet.ProtuStrankaListFormatedWithAdressOIB>
  <DomainObject.Predmet.ProtuStrankaListNazivFormated>
    <izvorni_sadrzaj>
      <item>BAK-IVA PROMET j.d.o.o. za ugostiteljstvo i trgovinu</item>
    </izvorni_sadrzaj>
    <derivirana_varijabla naziv="DomainObject.Predmet.ProtuStrankaListNazivFormated_1">
      <item>BAK-IVA PROMET j.d.o.o. za ugostiteljstvo i trgovinu</item>
    </derivirana_varijabla>
  </DomainObject.Predmet.ProtuStrankaListNazivFormated>
  <DomainObject.Predmet.ProtuStrankaListNazivFormatedOIB>
    <izvorni_sadrzaj>
      <item>BAK-IVA PROMET j.d.o.o. za ugostiteljstvo i trgovinu, OIB 55077678367</item>
    </izvorni_sadrzaj>
    <derivirana_varijabla naziv="DomainObject.Predmet.ProtuStrankaListNazivFormatedOIB_1">
      <item>BAK-IVA PROMET j.d.o.o. za ugostiteljstvo i trgovinu, OIB 55077678367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BAK-IVA PROMET j.d.o.o. za ugostiteljstvo i trgovinu</izvorni_sadrzaj>
    <derivirana_varijabla naziv="DomainObject.Predmet.ProtustrankaIDrugi_1">BAK-IVA PROMET j.d.o.o. za ugostiteljstvo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BAK-IVA PROMET j.d.o.o. za ugostiteljstvo i trgovinu, OIB 55077678367, Nikole Tesle 10, 10450 Jastrebarsko</izvorni_sadrzaj>
    <derivirana_varijabla naziv="DomainObject.Predmet.ProtustrankaIDrugiAdressOIB_1">BAK-IVA PROMET j.d.o.o. za ugostiteljstvo i trgovinu, OIB 55077678367, Nikole Tesle 10,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BAK-IVA PROMET j.d.o.o. za ugostiteljstvo i trgovinu</item>
      <item>Financijska agencija</item>
    </izvorni_sadrzaj>
    <derivirana_varijabla naziv="DomainObject.Predmet.SudioniciListNaziv_1">
      <item>BAK-IVA PROMET j.d.o.o. za ugostiteljstvo i trgovinu</item>
      <item>Financijska agencija</item>
    </derivirana_varijabla>
  </DomainObject.Predmet.SudioniciListNaziv>
  <DomainObject.Predmet.SudioniciListAdressOIB>
    <izvorni_sadrzaj>
      <item>BAK-IVA PROMET j.d.o.o. za ugostiteljstvo i trgovinu, OIB 55077678367, Nikole Tesle 10,10450 Jastrebarsko</item>
      <item>Financijska agencija, OIB 85821130368, TRG SVIBANJSKIH ŽRTAVA 1995. 1,10000 Zagreb</item>
    </izvorni_sadrzaj>
    <derivirana_varijabla naziv="DomainObject.Predmet.SudioniciListAdressOIB_1">
      <item>BAK-IVA PROMET j.d.o.o. za ugostiteljstvo i trgovinu, OIB 55077678367, Nikole Tesle 10,10450 Jastrebarsko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55077678367</item>
      <item>, OIB 85821130368</item>
    </izvorni_sadrzaj>
    <derivirana_varijabla naziv="DomainObject.Predmet.SudioniciListNazivOIB_1">
      <item>, OIB 55077678367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138</properties:Words>
  <properties:Characters>825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2021-04-20T11:52:00Z</cp:lastPrinted>
  <dcterms:modified xmlns:xsi="http://www.w3.org/2001/XMLSchema-instance" xsi:type="dcterms:W3CDTF">2021-04-20T11:53:00Z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